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9B" w:rsidRDefault="002E2222" w:rsidP="0018399B">
      <w:pPr>
        <w:jc w:val="right"/>
        <w:rPr>
          <w:noProof/>
          <w:lang w:eastAsia="en-GB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S-Whirl-Logo-3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2D6C67" w:rsidRDefault="002D6C67" w:rsidP="0018399B">
      <w:pPr>
        <w:jc w:val="right"/>
      </w:pPr>
    </w:p>
    <w:p w:rsidR="002D6C67" w:rsidRDefault="002D6C67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05071" w:rsidTr="007C1A15">
        <w:trPr>
          <w:jc w:val="center"/>
        </w:trPr>
        <w:tc>
          <w:tcPr>
            <w:tcW w:w="0" w:type="auto"/>
            <w:shd w:val="clear" w:color="auto" w:fill="auto"/>
          </w:tcPr>
          <w:p w:rsidR="00905071" w:rsidRDefault="002D6C67" w:rsidP="00905071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5891CBD8" wp14:editId="6C45F4D5">
                  <wp:extent cx="4716666" cy="2194560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ver 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666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2D6C67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color w:val="5F1919"/>
                <w:sz w:val="72"/>
                <w:szCs w:val="72"/>
              </w:rPr>
            </w:pPr>
            <w:r w:rsidRPr="002D6C67">
              <w:rPr>
                <w:rFonts w:ascii="Franklin Gothic Demi Cond" w:hAnsi="Franklin Gothic Demi Cond"/>
                <w:color w:val="5F1919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2D6C67" w:rsidRDefault="002D6C67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5F191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806FDD"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" strokecolor="#5f191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 w:rsidRPr="0018399B">
              <w:rPr>
                <w:color w:val="767171"/>
              </w:rPr>
              <w:t>Anytown</w:t>
            </w:r>
            <w:proofErr w:type="spellEnd"/>
            <w:proofErr w:type="gramEnd"/>
            <w:r w:rsidRPr="0018399B">
              <w:rPr>
                <w:color w:val="767171"/>
              </w:rPr>
              <w:t>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2D6C67"/>
    <w:rsid w:val="002E2222"/>
    <w:rsid w:val="003561EB"/>
    <w:rsid w:val="00384E70"/>
    <w:rsid w:val="0038530A"/>
    <w:rsid w:val="00441B05"/>
    <w:rsid w:val="00511D0C"/>
    <w:rsid w:val="005C1760"/>
    <w:rsid w:val="00677D4D"/>
    <w:rsid w:val="007806B7"/>
    <w:rsid w:val="007C1A15"/>
    <w:rsid w:val="007E7FC9"/>
    <w:rsid w:val="00842672"/>
    <w:rsid w:val="008C3859"/>
    <w:rsid w:val="00905071"/>
    <w:rsid w:val="00907810"/>
    <w:rsid w:val="0091245E"/>
    <w:rsid w:val="009431E9"/>
    <w:rsid w:val="00952810"/>
    <w:rsid w:val="009763EE"/>
    <w:rsid w:val="00A2642E"/>
    <w:rsid w:val="00A51931"/>
    <w:rsid w:val="00A739A4"/>
    <w:rsid w:val="00AB28A9"/>
    <w:rsid w:val="00AC57DD"/>
    <w:rsid w:val="00AE11A9"/>
    <w:rsid w:val="00B36DBD"/>
    <w:rsid w:val="00BC7C33"/>
    <w:rsid w:val="00C02DBB"/>
    <w:rsid w:val="00C05284"/>
    <w:rsid w:val="00C77A31"/>
    <w:rsid w:val="00D827D4"/>
    <w:rsid w:val="00D96449"/>
    <w:rsid w:val="00DD2D07"/>
    <w:rsid w:val="00E264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68AAB-9B0D-4C7C-A387-A1AF450F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8A9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B36DBD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B5A1B-ACF4-41EC-8B81-333E3829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15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9</cp:revision>
  <cp:lastPrinted>2013-11-13T09:41:00Z</cp:lastPrinted>
  <dcterms:created xsi:type="dcterms:W3CDTF">2013-11-13T13:28:00Z</dcterms:created>
  <dcterms:modified xsi:type="dcterms:W3CDTF">2015-04-23T08:34:00Z</dcterms:modified>
</cp:coreProperties>
</file>